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Lincoln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Lincoln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Lincoln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Lincoln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Lincoln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Lincoln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63.9% </w:t>
      </w:r>
      <w:r w:rsidRPr="004747BF">
        <w:rPr>
          <w:rFonts w:ascii="Libre Franklin Light" w:eastAsia="Times New Roman" w:hAnsi="Libre Franklin Light" w:cs="Calibri Light"/>
        </w:rPr>
        <w:t xml:space="preserve">of those respondents classified as PGSI 8+ in Lincoln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Lincoln is estimated to be </w:t>
      </w:r>
      <w:r w:rsidRPr="00773DF7">
        <w:rPr>
          <w:rFonts w:ascii="Libre Franklin Light" w:eastAsia="Times New Roman" w:hAnsi="Libre Franklin Light" w:cs="Calibri Light"/>
          <w:b/>
          <w:bCs/>
          <w:color w:val="C45911" w:themeColor="accent2" w:themeShade="BF"/>
        </w:rPr>
        <w:t xml:space="preserve">£2,672,376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Lincoln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Lincoln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Lincoln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Lincoln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ncol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Lincoln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ncol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Lincoln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Lincoln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ncol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Lincoln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Lincoln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Lincoln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Lincoln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Lincoln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Lincoln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£2,672,376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Lincoln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£43,529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£900,196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£64,487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£33,251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£1,612,776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£2,672,376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Lincoln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Lincoln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Lincoln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Lincoln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Lincoln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Lincoln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Lincoln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Lincoln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Lincoln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203935D-BFE0-44FB-9AF7-410484366AD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